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1014966127"/>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000382" w:rsidP="00193115">
                <w:pPr>
                  <w:rPr>
                    <w:rFonts w:ascii="Calibri" w:hAnsi="Calibri"/>
                    <w:sz w:val="22"/>
                  </w:rPr>
                </w:pPr>
                <w:r>
                  <w:rPr>
                    <w:rFonts w:ascii="Calibri" w:hAnsi="Calibri"/>
                    <w:sz w:val="22"/>
                  </w:rPr>
                  <w:t>DCP 258</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000382" w:rsidP="00193115">
                <w:pPr>
                  <w:rPr>
                    <w:rFonts w:ascii="Calibri" w:hAnsi="Calibri"/>
                    <w:sz w:val="22"/>
                  </w:rPr>
                </w:pPr>
                <w:r w:rsidRPr="00000382">
                  <w:rPr>
                    <w:rFonts w:ascii="Calibri" w:hAnsi="Calibri"/>
                    <w:sz w:val="22"/>
                  </w:rPr>
                  <w:t>PCDM Model Version Post DCP 117</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000382" w:rsidP="00193115">
                <w:pPr>
                  <w:rPr>
                    <w:rFonts w:ascii="Calibri" w:hAnsi="Calibri"/>
                    <w:sz w:val="22"/>
                  </w:rPr>
                </w:pPr>
                <w:r>
                  <w:rPr>
                    <w:rFonts w:ascii="Calibri" w:hAnsi="Calibri"/>
                    <w:sz w:val="22"/>
                  </w:rPr>
                  <w:t>DNOs, IDNOs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000382" w:rsidP="00193115">
                <w:pPr>
                  <w:rPr>
                    <w:rFonts w:ascii="Calibri" w:hAnsi="Calibri"/>
                    <w:sz w:val="22"/>
                  </w:rPr>
                </w:pPr>
                <w:r>
                  <w:rPr>
                    <w:rFonts w:ascii="Calibri" w:hAnsi="Calibri"/>
                    <w:sz w:val="22"/>
                  </w:rPr>
                  <w:t>Part 2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000382" w:rsidP="00697019">
                <w:pPr>
                  <w:rPr>
                    <w:rFonts w:ascii="Calibri" w:hAnsi="Calibri"/>
                    <w:sz w:val="22"/>
                  </w:rPr>
                </w:pPr>
                <w:r>
                  <w:rPr>
                    <w:rFonts w:ascii="Calibri" w:hAnsi="Calibri"/>
                    <w:sz w:val="22"/>
                  </w:rPr>
                  <w:t>1 April 2016</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000382" w:rsidP="00193115">
                <w:pPr>
                  <w:rPr>
                    <w:rFonts w:ascii="Calibri" w:hAnsi="Calibri"/>
                    <w:sz w:val="22"/>
                  </w:rPr>
                </w:pPr>
                <w:r>
                  <w:rPr>
                    <w:rFonts w:ascii="Calibri" w:hAnsi="Calibri"/>
                    <w:sz w:val="22"/>
                  </w:rPr>
                  <w:t>4 December 2015</w:t>
                </w:r>
                <w:bookmarkStart w:id="0" w:name="_GoBack"/>
                <w:bookmarkEnd w:id="0"/>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2139BCE29E134813A5BF924E00EF8344"/>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D8F2EBCB97B84022A243B9E54BE1CBEC"/>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E85D033B87004857A60ED743FEC62CE7"/>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A17F269D5D4F4361B07355C192D35BD4"/>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B64AAB6B970E4640BB6E58B3D4EA321E"/>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3D5162322CBF4B5A98652753A0D58BBA"/>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F18009F9E83A4F6B93593E56E3054C8B"/>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53B244F03F234686B86AE9F47AD792F4"/>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5DD108225217420684734006EF8D7DDC"/>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E440C02D5B2F4CB2B2BB9907C8AFA46D"/>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w:t>
                </w:r>
                <w:proofErr w:type="gramStart"/>
                <w:r w:rsidRPr="00957B20">
                  <w:rPr>
                    <w:rFonts w:ascii="Calibri" w:hAnsi="Calibri"/>
                    <w:sz w:val="22"/>
                  </w:rPr>
                  <w:t>advise</w:t>
                </w:r>
                <w:proofErr w:type="gramEnd"/>
                <w:r w:rsidRPr="00957B20">
                  <w:rPr>
                    <w:rFonts w:ascii="Calibri" w:hAnsi="Calibri"/>
                    <w:sz w:val="22"/>
                  </w:rPr>
                  <w:t xml:space="preserv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w:t>
                </w:r>
                <w:r w:rsidR="00CA72C7" w:rsidRPr="00CA72C7">
                  <w:rPr>
                    <w:rFonts w:ascii="Calibri" w:hAnsi="Calibri"/>
                    <w:i/>
                    <w:sz w:val="22"/>
                  </w:rPr>
                  <w:lastRenderedPageBreak/>
                  <w:t>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98424E8D8BB44A22B12D5F47F18C1B75"/>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BD5F5883ECF643C8B31580A51E7614DC"/>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3425C4"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382" w:rsidRDefault="00000382" w:rsidP="00FD00A2">
      <w:r>
        <w:separator/>
      </w:r>
    </w:p>
  </w:endnote>
  <w:endnote w:type="continuationSeparator" w:id="0">
    <w:p w:rsidR="00000382" w:rsidRDefault="0000038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4080802"/>
      <w:lock w:val="contentLocked"/>
      <w:placeholder>
        <w:docPart w:val="DefaultPlaceholder_1082065158"/>
      </w:placeholder>
      <w:showingPlcHdr/>
      <w:group/>
    </w:sdtPr>
    <w:sdtContent>
      <w:p w:rsidR="003425C4" w:rsidRDefault="003425C4">
        <w:pPr>
          <w:pStyle w:val="Footer"/>
        </w:pPr>
        <w:r w:rsidRPr="00461D41">
          <w:rPr>
            <w:rStyle w:val="PlaceholderText"/>
            <w:rPrChange w:id="2" w:author="Roz" w:date="2015-11-16T14:52:00Z">
              <w:rPr>
                <w:rFonts w:ascii="Times New Roman" w:hAnsi="Times New Roman"/>
                <w:sz w:val="24"/>
                <w:lang w:val="id-ID"/>
              </w:rPr>
            </w:rPrChange>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410122208"/>
      <w:lock w:val="contentLocked"/>
      <w:placeholder>
        <w:docPart w:val="DefaultPlaceholder_1082065158"/>
      </w:placeholder>
      <w:group/>
    </w:sdtPr>
    <w:sdtContent>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000382">
          <w:rPr>
            <w:rFonts w:ascii="Calibri" w:hAnsi="Calibri"/>
          </w:rPr>
          <w:t>27 November 2015</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3425C4">
          <w:rPr>
            <w:rFonts w:ascii="Calibri" w:hAnsi="Calibri"/>
            <w:noProof/>
          </w:rPr>
          <w:t>1</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3425C4">
          <w:rPr>
            <w:rFonts w:ascii="Calibri" w:hAnsi="Calibri"/>
            <w:noProof/>
          </w:rPr>
          <w:t>2</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000382">
          <w:rPr>
            <w:rFonts w:ascii="Calibri" w:hAnsi="Calibri"/>
          </w:rPr>
          <w:t>1.0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6262086"/>
      <w:lock w:val="contentLocked"/>
      <w:placeholder>
        <w:docPart w:val="DefaultPlaceholder_1082065158"/>
      </w:placeholder>
      <w:showingPlcHdr/>
      <w:group/>
    </w:sdtPr>
    <w:sdtContent>
      <w:p w:rsidR="003425C4" w:rsidRDefault="003425C4">
        <w:pPr>
          <w:pStyle w:val="Footer"/>
        </w:pPr>
        <w:r w:rsidRPr="00461D41">
          <w:rPr>
            <w:rStyle w:val="PlaceholderText"/>
            <w:rPrChange w:id="4" w:author="Roz" w:date="2015-11-16T14:52:00Z">
              <w:rPr>
                <w:rFonts w:ascii="Times New Roman" w:hAnsi="Times New Roman"/>
                <w:sz w:val="24"/>
                <w:lang w:val="id-ID"/>
              </w:rPr>
            </w:rPrChange>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382" w:rsidRDefault="00000382" w:rsidP="00FD00A2">
      <w:r>
        <w:separator/>
      </w:r>
    </w:p>
  </w:footnote>
  <w:footnote w:type="continuationSeparator" w:id="0">
    <w:p w:rsidR="00000382" w:rsidRDefault="00000382"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2489912"/>
      <w:lock w:val="contentLocked"/>
      <w:placeholder>
        <w:docPart w:val="DefaultPlaceholder_1082065158"/>
      </w:placeholder>
      <w:showingPlcHdr/>
      <w:group/>
    </w:sdtPr>
    <w:sdtContent>
      <w:p w:rsidR="003425C4" w:rsidRDefault="003425C4">
        <w:pPr>
          <w:pStyle w:val="Header"/>
        </w:pPr>
        <w:r w:rsidRPr="00461D41">
          <w:rPr>
            <w:rStyle w:val="PlaceholderText"/>
            <w:rPrChange w:id="1" w:author="Roz" w:date="2015-11-16T14:52:00Z">
              <w:rPr>
                <w:rFonts w:ascii="Times New Roman" w:hAnsi="Times New Roman"/>
                <w:sz w:val="24"/>
                <w:lang w:val="id-ID"/>
              </w:rPr>
            </w:rPrChange>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271481777"/>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FD00A2" w:rsidRPr="00957B20">
          <w:rPr>
            <w:rFonts w:ascii="Calibri" w:hAnsi="Calibri"/>
          </w:rPr>
          <w:fldChar w:fldCharType="begin"/>
        </w:r>
        <w:r w:rsidR="00FD00A2" w:rsidRPr="00957B20">
          <w:rPr>
            <w:rFonts w:ascii="Calibri" w:hAnsi="Calibri"/>
          </w:rPr>
          <w:instrText xml:space="preserve"> docproperty ref </w:instrText>
        </w:r>
        <w:r w:rsidR="00FD00A2" w:rsidRPr="00957B20">
          <w:rPr>
            <w:rFonts w:ascii="Calibri" w:hAnsi="Calibri"/>
          </w:rPr>
          <w:fldChar w:fldCharType="separate"/>
        </w:r>
        <w:r w:rsidR="00000382">
          <w:rPr>
            <w:rFonts w:ascii="Calibri" w:hAnsi="Calibri"/>
          </w:rPr>
          <w:t>248</w:t>
        </w:r>
        <w:r w:rsidR="00FD00A2" w:rsidRPr="00957B20">
          <w:rPr>
            <w:rFonts w:ascii="Calibri" w:hAnsi="Calibri"/>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775340"/>
      <w:lock w:val="contentLocked"/>
      <w:placeholder>
        <w:docPart w:val="DefaultPlaceholder_1082065158"/>
      </w:placeholder>
      <w:showingPlcHdr/>
      <w:group/>
    </w:sdtPr>
    <w:sdtContent>
      <w:p w:rsidR="003425C4" w:rsidRDefault="003425C4">
        <w:pPr>
          <w:pStyle w:val="Header"/>
        </w:pPr>
        <w:r w:rsidRPr="00461D41">
          <w:rPr>
            <w:rStyle w:val="PlaceholderText"/>
            <w:rPrChange w:id="3" w:author="Roz" w:date="2015-11-16T14:52:00Z">
              <w:rPr>
                <w:rFonts w:ascii="Times New Roman" w:hAnsi="Times New Roman"/>
                <w:sz w:val="24"/>
                <w:lang w:val="id-ID"/>
              </w:rPr>
            </w:rPrChange>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382"/>
    <w:rsid w:val="00000382"/>
    <w:rsid w:val="00077D80"/>
    <w:rsid w:val="00134AF7"/>
    <w:rsid w:val="00171886"/>
    <w:rsid w:val="00193115"/>
    <w:rsid w:val="001E03C5"/>
    <w:rsid w:val="001F256A"/>
    <w:rsid w:val="00223DF1"/>
    <w:rsid w:val="0023069B"/>
    <w:rsid w:val="002B61A0"/>
    <w:rsid w:val="0031153A"/>
    <w:rsid w:val="003425C4"/>
    <w:rsid w:val="0036644C"/>
    <w:rsid w:val="0040580C"/>
    <w:rsid w:val="00410907"/>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139BCE29E134813A5BF924E00EF8344"/>
        <w:category>
          <w:name w:val="General"/>
          <w:gallery w:val="placeholder"/>
        </w:category>
        <w:types>
          <w:type w:val="bbPlcHdr"/>
        </w:types>
        <w:behaviors>
          <w:behavior w:val="content"/>
        </w:behaviors>
        <w:guid w:val="{0A2C9F9D-A650-4895-8FEA-4B476918F61A}"/>
      </w:docPartPr>
      <w:docPartBody>
        <w:p w:rsidR="00000000" w:rsidRDefault="00567536">
          <w:pPr>
            <w:pStyle w:val="2139BCE29E134813A5BF924E00EF8344"/>
          </w:pPr>
          <w:r w:rsidRPr="005D19FB">
            <w:rPr>
              <w:rStyle w:val="PlaceholderText"/>
            </w:rPr>
            <w:t>Click here to enter text.</w:t>
          </w:r>
        </w:p>
      </w:docPartBody>
    </w:docPart>
    <w:docPart>
      <w:docPartPr>
        <w:name w:val="D8F2EBCB97B84022A243B9E54BE1CBEC"/>
        <w:category>
          <w:name w:val="General"/>
          <w:gallery w:val="placeholder"/>
        </w:category>
        <w:types>
          <w:type w:val="bbPlcHdr"/>
        </w:types>
        <w:behaviors>
          <w:behavior w:val="content"/>
        </w:behaviors>
        <w:guid w:val="{733A1EC5-C851-44C2-8020-D329707B55D8}"/>
      </w:docPartPr>
      <w:docPartBody>
        <w:p w:rsidR="00000000" w:rsidRDefault="00567536">
          <w:pPr>
            <w:pStyle w:val="D8F2EBCB97B84022A243B9E54BE1CBEC"/>
          </w:pPr>
          <w:r w:rsidRPr="005D19FB">
            <w:rPr>
              <w:rStyle w:val="PlaceholderText"/>
            </w:rPr>
            <w:t>Choose an item.</w:t>
          </w:r>
        </w:p>
      </w:docPartBody>
    </w:docPart>
    <w:docPart>
      <w:docPartPr>
        <w:name w:val="E85D033B87004857A60ED743FEC62CE7"/>
        <w:category>
          <w:name w:val="General"/>
          <w:gallery w:val="placeholder"/>
        </w:category>
        <w:types>
          <w:type w:val="bbPlcHdr"/>
        </w:types>
        <w:behaviors>
          <w:behavior w:val="content"/>
        </w:behaviors>
        <w:guid w:val="{8A799C17-DB49-42EA-96FB-789609CC4FB9}"/>
      </w:docPartPr>
      <w:docPartBody>
        <w:p w:rsidR="00000000" w:rsidRDefault="00567536">
          <w:pPr>
            <w:pStyle w:val="E85D033B87004857A60ED743FEC62CE7"/>
          </w:pPr>
          <w:r w:rsidRPr="005D19FB">
            <w:rPr>
              <w:rStyle w:val="PlaceholderText"/>
            </w:rPr>
            <w:t>Click here to enter text.</w:t>
          </w:r>
        </w:p>
      </w:docPartBody>
    </w:docPart>
    <w:docPart>
      <w:docPartPr>
        <w:name w:val="A17F269D5D4F4361B07355C192D35BD4"/>
        <w:category>
          <w:name w:val="General"/>
          <w:gallery w:val="placeholder"/>
        </w:category>
        <w:types>
          <w:type w:val="bbPlcHdr"/>
        </w:types>
        <w:behaviors>
          <w:behavior w:val="content"/>
        </w:behaviors>
        <w:guid w:val="{75E89A6B-6A68-4406-B33E-DE75DFE7CC32}"/>
      </w:docPartPr>
      <w:docPartBody>
        <w:p w:rsidR="00000000" w:rsidRDefault="00567536">
          <w:pPr>
            <w:pStyle w:val="A17F269D5D4F4361B07355C192D35BD4"/>
          </w:pPr>
          <w:r w:rsidRPr="005D19FB">
            <w:rPr>
              <w:rStyle w:val="PlaceholderText"/>
            </w:rPr>
            <w:t>Click here to enter text.</w:t>
          </w:r>
        </w:p>
      </w:docPartBody>
    </w:docPart>
    <w:docPart>
      <w:docPartPr>
        <w:name w:val="B64AAB6B970E4640BB6E58B3D4EA321E"/>
        <w:category>
          <w:name w:val="General"/>
          <w:gallery w:val="placeholder"/>
        </w:category>
        <w:types>
          <w:type w:val="bbPlcHdr"/>
        </w:types>
        <w:behaviors>
          <w:behavior w:val="content"/>
        </w:behaviors>
        <w:guid w:val="{507F58EB-5222-46C3-932F-0CBC2836560F}"/>
      </w:docPartPr>
      <w:docPartBody>
        <w:p w:rsidR="00000000" w:rsidRDefault="00567536">
          <w:pPr>
            <w:pStyle w:val="B64AAB6B970E4640BB6E58B3D4EA321E"/>
          </w:pPr>
          <w:r w:rsidRPr="005D19FB">
            <w:rPr>
              <w:rStyle w:val="PlaceholderText"/>
            </w:rPr>
            <w:t>Click here to enter text.</w:t>
          </w:r>
        </w:p>
      </w:docPartBody>
    </w:docPart>
    <w:docPart>
      <w:docPartPr>
        <w:name w:val="3D5162322CBF4B5A98652753A0D58BBA"/>
        <w:category>
          <w:name w:val="General"/>
          <w:gallery w:val="placeholder"/>
        </w:category>
        <w:types>
          <w:type w:val="bbPlcHdr"/>
        </w:types>
        <w:behaviors>
          <w:behavior w:val="content"/>
        </w:behaviors>
        <w:guid w:val="{59D6A96B-83BD-4D74-B110-561129C347CD}"/>
      </w:docPartPr>
      <w:docPartBody>
        <w:p w:rsidR="00000000" w:rsidRDefault="00567536">
          <w:pPr>
            <w:pStyle w:val="3D5162322CBF4B5A98652753A0D58BBA"/>
          </w:pPr>
          <w:r w:rsidRPr="005D19FB">
            <w:rPr>
              <w:rStyle w:val="PlaceholderText"/>
            </w:rPr>
            <w:t>Click here to enter text.</w:t>
          </w:r>
        </w:p>
      </w:docPartBody>
    </w:docPart>
    <w:docPart>
      <w:docPartPr>
        <w:name w:val="F18009F9E83A4F6B93593E56E3054C8B"/>
        <w:category>
          <w:name w:val="General"/>
          <w:gallery w:val="placeholder"/>
        </w:category>
        <w:types>
          <w:type w:val="bbPlcHdr"/>
        </w:types>
        <w:behaviors>
          <w:behavior w:val="content"/>
        </w:behaviors>
        <w:guid w:val="{B8FCCB0C-777D-431D-80FA-C7C208B9AE47}"/>
      </w:docPartPr>
      <w:docPartBody>
        <w:p w:rsidR="00000000" w:rsidRDefault="00567536">
          <w:pPr>
            <w:pStyle w:val="F18009F9E83A4F6B93593E56E3054C8B"/>
          </w:pPr>
          <w:r w:rsidRPr="005D19FB">
            <w:rPr>
              <w:rStyle w:val="PlaceholderText"/>
            </w:rPr>
            <w:t>Click here to enter text.</w:t>
          </w:r>
        </w:p>
      </w:docPartBody>
    </w:docPart>
    <w:docPart>
      <w:docPartPr>
        <w:name w:val="53B244F03F234686B86AE9F47AD792F4"/>
        <w:category>
          <w:name w:val="General"/>
          <w:gallery w:val="placeholder"/>
        </w:category>
        <w:types>
          <w:type w:val="bbPlcHdr"/>
        </w:types>
        <w:behaviors>
          <w:behavior w:val="content"/>
        </w:behaviors>
        <w:guid w:val="{B99EA40F-6D18-4423-B5E4-EB081AC13096}"/>
      </w:docPartPr>
      <w:docPartBody>
        <w:p w:rsidR="00000000" w:rsidRDefault="00567536">
          <w:pPr>
            <w:pStyle w:val="53B244F03F234686B86AE9F47AD792F4"/>
          </w:pPr>
          <w:r w:rsidRPr="005D19FB">
            <w:rPr>
              <w:rStyle w:val="PlaceholderText"/>
            </w:rPr>
            <w:t>Click here to enter text.</w:t>
          </w:r>
        </w:p>
      </w:docPartBody>
    </w:docPart>
    <w:docPart>
      <w:docPartPr>
        <w:name w:val="5DD108225217420684734006EF8D7DDC"/>
        <w:category>
          <w:name w:val="General"/>
          <w:gallery w:val="placeholder"/>
        </w:category>
        <w:types>
          <w:type w:val="bbPlcHdr"/>
        </w:types>
        <w:behaviors>
          <w:behavior w:val="content"/>
        </w:behaviors>
        <w:guid w:val="{CE04D423-B055-4A73-95E5-FB6D7B004B54}"/>
      </w:docPartPr>
      <w:docPartBody>
        <w:p w:rsidR="00000000" w:rsidRDefault="00567536">
          <w:pPr>
            <w:pStyle w:val="5DD108225217420684734006EF8D7DDC"/>
          </w:pPr>
          <w:r w:rsidRPr="005D19FB">
            <w:rPr>
              <w:rStyle w:val="PlaceholderText"/>
            </w:rPr>
            <w:t>Choose an item.</w:t>
          </w:r>
        </w:p>
      </w:docPartBody>
    </w:docPart>
    <w:docPart>
      <w:docPartPr>
        <w:name w:val="E440C02D5B2F4CB2B2BB9907C8AFA46D"/>
        <w:category>
          <w:name w:val="General"/>
          <w:gallery w:val="placeholder"/>
        </w:category>
        <w:types>
          <w:type w:val="bbPlcHdr"/>
        </w:types>
        <w:behaviors>
          <w:behavior w:val="content"/>
        </w:behaviors>
        <w:guid w:val="{CBBF734E-68D4-4116-B260-E8598402D6A7}"/>
      </w:docPartPr>
      <w:docPartBody>
        <w:p w:rsidR="00000000" w:rsidRDefault="00567536">
          <w:pPr>
            <w:pStyle w:val="E440C02D5B2F4CB2B2BB9907C8AFA46D"/>
          </w:pPr>
          <w:r w:rsidRPr="005D19FB">
            <w:rPr>
              <w:rStyle w:val="PlaceholderText"/>
            </w:rPr>
            <w:t>Choose an item.</w:t>
          </w:r>
        </w:p>
      </w:docPartBody>
    </w:docPart>
    <w:docPart>
      <w:docPartPr>
        <w:name w:val="98424E8D8BB44A22B12D5F47F18C1B75"/>
        <w:category>
          <w:name w:val="General"/>
          <w:gallery w:val="placeholder"/>
        </w:category>
        <w:types>
          <w:type w:val="bbPlcHdr"/>
        </w:types>
        <w:behaviors>
          <w:behavior w:val="content"/>
        </w:behaviors>
        <w:guid w:val="{0AEEBDBF-E4D4-4BDB-B3C2-DCA0343A4909}"/>
      </w:docPartPr>
      <w:docPartBody>
        <w:p w:rsidR="00000000" w:rsidRDefault="00567536">
          <w:pPr>
            <w:pStyle w:val="98424E8D8BB44A22B12D5F47F18C1B75"/>
          </w:pPr>
          <w:r w:rsidRPr="005D19FB">
            <w:rPr>
              <w:rStyle w:val="PlaceholderText"/>
            </w:rPr>
            <w:t>Click here to enter text.</w:t>
          </w:r>
        </w:p>
      </w:docPartBody>
    </w:docPart>
    <w:docPart>
      <w:docPartPr>
        <w:name w:val="BD5F5883ECF643C8B31580A51E7614DC"/>
        <w:category>
          <w:name w:val="General"/>
          <w:gallery w:val="placeholder"/>
        </w:category>
        <w:types>
          <w:type w:val="bbPlcHdr"/>
        </w:types>
        <w:behaviors>
          <w:behavior w:val="content"/>
        </w:behaviors>
        <w:guid w:val="{3EC2D8B9-2715-4105-B482-AF49CF9F4097}"/>
      </w:docPartPr>
      <w:docPartBody>
        <w:p w:rsidR="00000000" w:rsidRDefault="00567536">
          <w:pPr>
            <w:pStyle w:val="BD5F5883ECF643C8B31580A51E7614DC"/>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720BAAA3-05B8-4925-9414-952C229CFE8B}"/>
      </w:docPartPr>
      <w:docPartBody>
        <w:p w:rsidR="00000000" w:rsidRDefault="00567536">
          <w:r w:rsidRPr="00461D41">
            <w:rPr>
              <w:rStyle w:val="PlaceholderText"/>
              <w:rPrChange w:id="0" w:author="Roz" w:date="2015-11-16T14:52:00Z">
                <w:rPr>
                  <w:rFonts w:ascii="Times New Roman" w:hAnsi="Times New Roman"/>
                  <w:sz w:val="24"/>
                  <w:lang w:val="id-ID"/>
                </w:rPr>
              </w:rPrChange>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536"/>
    <w:rsid w:val="005675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7536"/>
    <w:rPr>
      <w:color w:val="808080"/>
    </w:rPr>
  </w:style>
  <w:style w:type="paragraph" w:customStyle="1" w:styleId="2139BCE29E134813A5BF924E00EF8344">
    <w:name w:val="2139BCE29E134813A5BF924E00EF8344"/>
  </w:style>
  <w:style w:type="paragraph" w:customStyle="1" w:styleId="D8F2EBCB97B84022A243B9E54BE1CBEC">
    <w:name w:val="D8F2EBCB97B84022A243B9E54BE1CBEC"/>
  </w:style>
  <w:style w:type="paragraph" w:customStyle="1" w:styleId="E85D033B87004857A60ED743FEC62CE7">
    <w:name w:val="E85D033B87004857A60ED743FEC62CE7"/>
  </w:style>
  <w:style w:type="paragraph" w:customStyle="1" w:styleId="A17F269D5D4F4361B07355C192D35BD4">
    <w:name w:val="A17F269D5D4F4361B07355C192D35BD4"/>
  </w:style>
  <w:style w:type="paragraph" w:customStyle="1" w:styleId="B64AAB6B970E4640BB6E58B3D4EA321E">
    <w:name w:val="B64AAB6B970E4640BB6E58B3D4EA321E"/>
  </w:style>
  <w:style w:type="paragraph" w:customStyle="1" w:styleId="3D5162322CBF4B5A98652753A0D58BBA">
    <w:name w:val="3D5162322CBF4B5A98652753A0D58BBA"/>
  </w:style>
  <w:style w:type="paragraph" w:customStyle="1" w:styleId="F18009F9E83A4F6B93593E56E3054C8B">
    <w:name w:val="F18009F9E83A4F6B93593E56E3054C8B"/>
  </w:style>
  <w:style w:type="paragraph" w:customStyle="1" w:styleId="53B244F03F234686B86AE9F47AD792F4">
    <w:name w:val="53B244F03F234686B86AE9F47AD792F4"/>
  </w:style>
  <w:style w:type="paragraph" w:customStyle="1" w:styleId="5DD108225217420684734006EF8D7DDC">
    <w:name w:val="5DD108225217420684734006EF8D7DDC"/>
  </w:style>
  <w:style w:type="paragraph" w:customStyle="1" w:styleId="E440C02D5B2F4CB2B2BB9907C8AFA46D">
    <w:name w:val="E440C02D5B2F4CB2B2BB9907C8AFA46D"/>
  </w:style>
  <w:style w:type="paragraph" w:customStyle="1" w:styleId="98424E8D8BB44A22B12D5F47F18C1B75">
    <w:name w:val="98424E8D8BB44A22B12D5F47F18C1B75"/>
  </w:style>
  <w:style w:type="paragraph" w:customStyle="1" w:styleId="BD5F5883ECF643C8B31580A51E7614DC">
    <w:name w:val="BD5F5883ECF643C8B31580A51E7614D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7536"/>
    <w:rPr>
      <w:color w:val="808080"/>
    </w:rPr>
  </w:style>
  <w:style w:type="paragraph" w:customStyle="1" w:styleId="2139BCE29E134813A5BF924E00EF8344">
    <w:name w:val="2139BCE29E134813A5BF924E00EF8344"/>
  </w:style>
  <w:style w:type="paragraph" w:customStyle="1" w:styleId="D8F2EBCB97B84022A243B9E54BE1CBEC">
    <w:name w:val="D8F2EBCB97B84022A243B9E54BE1CBEC"/>
  </w:style>
  <w:style w:type="paragraph" w:customStyle="1" w:styleId="E85D033B87004857A60ED743FEC62CE7">
    <w:name w:val="E85D033B87004857A60ED743FEC62CE7"/>
  </w:style>
  <w:style w:type="paragraph" w:customStyle="1" w:styleId="A17F269D5D4F4361B07355C192D35BD4">
    <w:name w:val="A17F269D5D4F4361B07355C192D35BD4"/>
  </w:style>
  <w:style w:type="paragraph" w:customStyle="1" w:styleId="B64AAB6B970E4640BB6E58B3D4EA321E">
    <w:name w:val="B64AAB6B970E4640BB6E58B3D4EA321E"/>
  </w:style>
  <w:style w:type="paragraph" w:customStyle="1" w:styleId="3D5162322CBF4B5A98652753A0D58BBA">
    <w:name w:val="3D5162322CBF4B5A98652753A0D58BBA"/>
  </w:style>
  <w:style w:type="paragraph" w:customStyle="1" w:styleId="F18009F9E83A4F6B93593E56E3054C8B">
    <w:name w:val="F18009F9E83A4F6B93593E56E3054C8B"/>
  </w:style>
  <w:style w:type="paragraph" w:customStyle="1" w:styleId="53B244F03F234686B86AE9F47AD792F4">
    <w:name w:val="53B244F03F234686B86AE9F47AD792F4"/>
  </w:style>
  <w:style w:type="paragraph" w:customStyle="1" w:styleId="5DD108225217420684734006EF8D7DDC">
    <w:name w:val="5DD108225217420684734006EF8D7DDC"/>
  </w:style>
  <w:style w:type="paragraph" w:customStyle="1" w:styleId="E440C02D5B2F4CB2B2BB9907C8AFA46D">
    <w:name w:val="E440C02D5B2F4CB2B2BB9907C8AFA46D"/>
  </w:style>
  <w:style w:type="paragraph" w:customStyle="1" w:styleId="98424E8D8BB44A22B12D5F47F18C1B75">
    <w:name w:val="98424E8D8BB44A22B12D5F47F18C1B75"/>
  </w:style>
  <w:style w:type="paragraph" w:customStyle="1" w:styleId="BD5F5883ECF643C8B31580A51E7614DC">
    <w:name w:val="BD5F5883ECF643C8B31580A51E7614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61EE1-5977-4AFA-8E9C-48BE20FEE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Roz</cp:lastModifiedBy>
  <cp:revision>2</cp:revision>
  <dcterms:created xsi:type="dcterms:W3CDTF">2015-11-16T14:48:00Z</dcterms:created>
  <dcterms:modified xsi:type="dcterms:W3CDTF">2015-11-16T14:52:00Z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248</vt:lpwstr>
  </property>
  <property fmtid="{D5CDD505-2E9C-101B-9397-08002B2CF9AE}" pid="3" name="Date">
    <vt:lpwstr>27 November 2015</vt:lpwstr>
  </property>
  <property fmtid="{D5CDD505-2E9C-101B-9397-08002B2CF9AE}" pid="4" name="Version">
    <vt:lpwstr>1.0</vt:lpwstr>
  </property>
</Properties>
</file>